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FA60B" w14:textId="11565AEF"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314670">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1619B3">
        <w:rPr>
          <w:rFonts w:ascii="Arial" w:hAnsi="Arial" w:cs="Arial"/>
          <w:b/>
          <w:sz w:val="24"/>
          <w:szCs w:val="24"/>
          <w:lang w:eastAsia="ja-JP"/>
        </w:rPr>
        <w:t>3248</w:t>
      </w:r>
    </w:p>
    <w:p w14:paraId="72B1D387" w14:textId="2AC8B7A4" w:rsidR="00AD6AA2" w:rsidRPr="004B566C" w:rsidRDefault="00314670"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r w:rsidR="00AD6AA2">
        <w:rPr>
          <w:rFonts w:eastAsia="Batang" w:cs="Arial"/>
          <w:sz w:val="18"/>
          <w:szCs w:val="18"/>
          <w:lang w:eastAsia="zh-CN"/>
        </w:rPr>
        <w:t>21</w:t>
      </w:r>
      <w:r>
        <w:rPr>
          <w:rFonts w:eastAsia="Batang" w:cs="Arial"/>
          <w:sz w:val="18"/>
          <w:szCs w:val="18"/>
          <w:lang w:eastAsia="zh-CN"/>
        </w:rPr>
        <w:t>2531</w:t>
      </w:r>
      <w:r w:rsidR="00AD6AA2"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6F3DC4C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009BE">
        <w:rPr>
          <w:rFonts w:ascii="Arial" w:eastAsia="Batang" w:hAnsi="Arial"/>
          <w:b/>
          <w:lang w:eastAsia="zh-CN"/>
        </w:rPr>
        <w:t>9.4.5.4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9009BE"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9009BE"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9009BE"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9009BE"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9009BE"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9009BE"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9009BE"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9009BE"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9009BE"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9009BE"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9009BE"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9009BE">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1F129850" w:rsidR="004D7715" w:rsidRPr="004D7715" w:rsidRDefault="0099107E" w:rsidP="004D7715">
            <w:pPr>
              <w:spacing w:after="0"/>
              <w:rPr>
                <w:bCs/>
                <w:sz w:val="18"/>
                <w:lang w:val="en-US"/>
              </w:rPr>
            </w:pPr>
            <w:r>
              <w:rPr>
                <w:bCs/>
                <w:sz w:val="18"/>
                <w:lang w:val="en-US"/>
              </w:rPr>
              <w:t>Done</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9009BE">
            <w:hyperlink r:id="rId26" w:history="1">
              <w:r w:rsidR="00AB02C4"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9009BE" w:rsidP="00793B46">
            <w:hyperlink r:id="rId27" w:history="1">
              <w:r w:rsidR="00AB02C4"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9009BE">
            <w:hyperlink r:id="rId28" w:history="1">
              <w:r w:rsidR="009F57D5"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2769EB16" w:rsidR="009F57D5" w:rsidRPr="009F57D5" w:rsidRDefault="0099107E" w:rsidP="009F57D5">
            <w:pPr>
              <w:spacing w:after="0"/>
              <w:rPr>
                <w:bCs/>
                <w:sz w:val="18"/>
                <w:lang w:val="en-US"/>
              </w:rPr>
            </w:pPr>
            <w:r>
              <w:rPr>
                <w:bCs/>
                <w:sz w:val="18"/>
                <w:lang w:val="en-US"/>
              </w:rPr>
              <w:t>Done</w:t>
            </w: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9009BE">
            <w:hyperlink r:id="rId29" w:history="1">
              <w:r w:rsidR="009F57D5"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256C8369" w:rsidR="009F57D5" w:rsidRPr="009F57D5" w:rsidRDefault="0099107E" w:rsidP="009F57D5">
            <w:pPr>
              <w:spacing w:after="0"/>
              <w:rPr>
                <w:bCs/>
                <w:sz w:val="18"/>
                <w:lang w:val="en-US"/>
              </w:rPr>
            </w:pPr>
            <w:r>
              <w:rPr>
                <w:bCs/>
                <w:sz w:val="18"/>
                <w:lang w:val="en-US"/>
              </w:rPr>
              <w:t>Done</w:t>
            </w: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9009BE">
            <w:hyperlink r:id="rId30" w:history="1">
              <w:r w:rsidR="007158F4"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3BFD9200" w:rsidR="007158F4" w:rsidRPr="007158F4" w:rsidRDefault="00060FD4" w:rsidP="007158F4">
            <w:pPr>
              <w:spacing w:after="0"/>
              <w:rPr>
                <w:bCs/>
                <w:sz w:val="18"/>
                <w:lang w:val="en-US"/>
              </w:rPr>
            </w:pPr>
            <w:r w:rsidRPr="000F1B90">
              <w:rPr>
                <w:bCs/>
                <w:sz w:val="18"/>
                <w:lang w:val="en-US"/>
              </w:rPr>
              <w:t>Synchronization</w:t>
            </w:r>
            <w:r w:rsidR="00D67C9D" w:rsidRPr="000F1B90">
              <w:rPr>
                <w:rFonts w:hint="eastAsia"/>
                <w:bCs/>
                <w:sz w:val="18"/>
                <w:lang w:val="en-US"/>
              </w:rPr>
              <w:t xml:space="preserve"> raster design needs to be revisited due to the change of the minimum channel bandwidth upon the addition of the new channel bandwidths to n79.</w:t>
            </w:r>
            <w:r w:rsidR="00D67C9D">
              <w:rPr>
                <w:bCs/>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4EFA1382" w:rsidR="007158F4" w:rsidRPr="007158F4" w:rsidRDefault="0099107E" w:rsidP="007158F4">
            <w:pPr>
              <w:spacing w:after="0"/>
              <w:rPr>
                <w:bCs/>
                <w:sz w:val="18"/>
                <w:lang w:val="en-US"/>
              </w:rPr>
            </w:pPr>
            <w:r>
              <w:rPr>
                <w:bCs/>
                <w:sz w:val="18"/>
                <w:lang w:val="en-US"/>
              </w:rPr>
              <w:t>Done</w:t>
            </w: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4ED11A53" w:rsidR="00AD1649" w:rsidRPr="007158F4" w:rsidRDefault="00AD1649" w:rsidP="007158F4">
            <w:pPr>
              <w:spacing w:after="0"/>
              <w:rPr>
                <w:sz w:val="18"/>
                <w:szCs w:val="18"/>
              </w:rPr>
            </w:pPr>
            <w:r>
              <w:rPr>
                <w:sz w:val="18"/>
                <w:szCs w:val="18"/>
              </w:rPr>
              <w:t>n41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AD1649" w:rsidRPr="007158F4" w:rsidRDefault="00AD1649">
            <w:pPr>
              <w:rPr>
                <w:sz w:val="18"/>
                <w:szCs w:val="18"/>
              </w:rPr>
            </w:pPr>
            <w:r>
              <w:rPr>
                <w:sz w:val="18"/>
                <w:szCs w:val="18"/>
              </w:rPr>
              <w:t>25, 35 and 45 MHz for UE and BS  (15-30-60kHz)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AD1649" w:rsidRPr="007158F4" w:rsidRDefault="00AD1649">
            <w:pPr>
              <w:rPr>
                <w:sz w:val="18"/>
                <w:szCs w:val="18"/>
                <w:shd w:val="clear" w:color="auto" w:fill="FFFFFF"/>
              </w:rPr>
            </w:pPr>
            <w:r>
              <w:rPr>
                <w:sz w:val="18"/>
                <w:szCs w:val="18"/>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AD1649" w:rsidRDefault="00AD1649">
            <w:pPr>
              <w:rPr>
                <w:sz w:val="18"/>
                <w:szCs w:val="18"/>
              </w:rPr>
            </w:pPr>
            <w:hyperlink r:id="rId31" w:history="1">
              <w:r>
                <w:rPr>
                  <w:rStyle w:val="Hyperlink"/>
                  <w:sz w:val="18"/>
                  <w:szCs w:val="18"/>
                </w:rPr>
                <w:t>bill.shvodian@t-mobile.com</w:t>
              </w:r>
            </w:hyperlink>
          </w:p>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AD1649" w:rsidRPr="007158F4" w:rsidRDefault="00AD1649" w:rsidP="007158F4">
            <w:pPr>
              <w:spacing w:after="0"/>
              <w:rPr>
                <w:sz w:val="18"/>
                <w:szCs w:val="18"/>
              </w:rPr>
            </w:pPr>
            <w:r>
              <w:rPr>
                <w:sz w:val="18"/>
                <w:szCs w:val="18"/>
              </w:rPr>
              <w:t>Ericsson, Nokia, Deutsche Telekom </w:t>
            </w:r>
          </w:p>
        </w:tc>
        <w:tc>
          <w:tcPr>
            <w:tcW w:w="3919" w:type="dxa"/>
            <w:tcBorders>
              <w:top w:val="single" w:sz="4" w:space="0" w:color="auto"/>
              <w:left w:val="single" w:sz="4" w:space="0" w:color="auto"/>
              <w:bottom w:val="single" w:sz="4" w:space="0" w:color="auto"/>
              <w:right w:val="single" w:sz="4" w:space="0" w:color="auto"/>
            </w:tcBorders>
          </w:tcPr>
          <w:p w14:paraId="545C47D9" w14:textId="2D06A788" w:rsidR="00AD1649" w:rsidRPr="007158F4" w:rsidRDefault="00AD1649" w:rsidP="007158F4">
            <w:pPr>
              <w:spacing w:after="0"/>
              <w:rPr>
                <w:sz w:val="18"/>
                <w:szCs w:val="18"/>
                <w:lang w:val="en-US"/>
              </w:rPr>
            </w:pPr>
            <w:r>
              <w:rPr>
                <w:sz w:val="18"/>
                <w:szCs w:val="18"/>
              </w:rPr>
              <w:t>The amount of spectrum licensed by T-Mobile USA varies throughout the country, with 25, 35 and 45 MHz contiguous blocks in some places.</w:t>
            </w:r>
          </w:p>
        </w:tc>
        <w:tc>
          <w:tcPr>
            <w:tcW w:w="2021" w:type="dxa"/>
            <w:tcBorders>
              <w:top w:val="single" w:sz="4" w:space="0" w:color="auto"/>
              <w:left w:val="single" w:sz="4" w:space="0" w:color="auto"/>
              <w:bottom w:val="single" w:sz="4" w:space="0" w:color="auto"/>
              <w:right w:val="single" w:sz="4" w:space="0" w:color="auto"/>
            </w:tcBorders>
          </w:tcPr>
          <w:p w14:paraId="733D26AC" w14:textId="3F94DEDF" w:rsidR="00AD1649" w:rsidRPr="000F1B90" w:rsidRDefault="00AD1649" w:rsidP="007158F4">
            <w:pPr>
              <w:spacing w:after="0"/>
              <w:rPr>
                <w:bCs/>
                <w:sz w:val="18"/>
                <w:lang w:val="en-US"/>
              </w:rPr>
            </w:pPr>
            <w:r>
              <w:rPr>
                <w:sz w:val="18"/>
                <w:szCs w:val="18"/>
              </w:rPr>
              <w:t>A-MPR will need to be agreed for 25, 35 and 45 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097BD19F" w:rsidR="00AD1649" w:rsidRDefault="00AD1649" w:rsidP="007158F4">
            <w:pPr>
              <w:spacing w:after="0"/>
              <w:rPr>
                <w:bCs/>
                <w:sz w:val="18"/>
                <w:lang w:val="en-US"/>
              </w:rPr>
            </w:pPr>
            <w:r>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7E227" w14:textId="77777777" w:rsidR="00B83C1B" w:rsidRDefault="00B83C1B">
      <w:r>
        <w:separator/>
      </w:r>
    </w:p>
  </w:endnote>
  <w:endnote w:type="continuationSeparator" w:id="0">
    <w:p w14:paraId="76314186" w14:textId="77777777" w:rsidR="00B83C1B" w:rsidRDefault="00B8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98E2A" w14:textId="77777777" w:rsidR="00B83C1B" w:rsidRDefault="00B83C1B">
      <w:r>
        <w:separator/>
      </w:r>
    </w:p>
  </w:footnote>
  <w:footnote w:type="continuationSeparator" w:id="0">
    <w:p w14:paraId="1727EFAA" w14:textId="77777777" w:rsidR="00B83C1B" w:rsidRDefault="00B83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bill.shvodian@t-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2662</Words>
  <Characters>14939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17566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cp:revision>
  <cp:lastPrinted>2000-02-29T10:31:00Z</cp:lastPrinted>
  <dcterms:created xsi:type="dcterms:W3CDTF">2021-11-28T15:42:00Z</dcterms:created>
  <dcterms:modified xsi:type="dcterms:W3CDTF">2021-11-28T15:42:00Z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